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264EE7F4" w:rsidR="0000056A" w:rsidRPr="002655C0" w:rsidRDefault="005564CF" w:rsidP="00AD5FF7">
      <w:pPr>
        <w:pStyle w:val="Tittel"/>
        <w:rPr>
          <w:sz w:val="52"/>
          <w:szCs w:val="52"/>
        </w:rPr>
      </w:pPr>
      <w:r w:rsidRPr="002655C0">
        <w:rPr>
          <w:sz w:val="52"/>
          <w:szCs w:val="52"/>
        </w:rPr>
        <w:t>0</w:t>
      </w:r>
      <w:r w:rsidR="003D622F">
        <w:rPr>
          <w:sz w:val="52"/>
          <w:szCs w:val="52"/>
        </w:rPr>
        <w:t>0</w:t>
      </w:r>
      <w:r w:rsidR="006E10C1">
        <w:rPr>
          <w:sz w:val="52"/>
          <w:szCs w:val="52"/>
        </w:rPr>
        <w:t>2</w:t>
      </w:r>
      <w:r w:rsidRPr="002655C0">
        <w:rPr>
          <w:sz w:val="52"/>
          <w:szCs w:val="52"/>
        </w:rPr>
        <w:t xml:space="preserve"> </w:t>
      </w:r>
      <w:r w:rsidR="00CB5164" w:rsidRPr="002655C0">
        <w:rPr>
          <w:sz w:val="52"/>
          <w:szCs w:val="52"/>
        </w:rPr>
        <w:t xml:space="preserve">Vedlegg </w:t>
      </w:r>
      <w:r w:rsidR="009D23B8" w:rsidRPr="002655C0">
        <w:rPr>
          <w:sz w:val="52"/>
          <w:szCs w:val="52"/>
        </w:rPr>
        <w:t>2</w:t>
      </w:r>
      <w:r w:rsidR="00CB5164" w:rsidRPr="002655C0">
        <w:rPr>
          <w:sz w:val="52"/>
          <w:szCs w:val="52"/>
        </w:rPr>
        <w:t xml:space="preserve"> - </w:t>
      </w:r>
      <w:r w:rsidR="000F7732" w:rsidRPr="002655C0">
        <w:rPr>
          <w:sz w:val="52"/>
          <w:szCs w:val="52"/>
        </w:rPr>
        <w:t>Kontaktpunkter</w:t>
      </w:r>
      <w:r w:rsidR="00DB4BA8" w:rsidRPr="002655C0">
        <w:rPr>
          <w:sz w:val="52"/>
          <w:szCs w:val="52"/>
        </w:rPr>
        <w:t xml:space="preserve"> </w:t>
      </w:r>
      <w:r w:rsidR="009D23B8" w:rsidRPr="002655C0">
        <w:rPr>
          <w:sz w:val="52"/>
          <w:szCs w:val="52"/>
        </w:rPr>
        <w:t>l</w:t>
      </w:r>
      <w:r w:rsidR="00DB4BA8" w:rsidRPr="002655C0">
        <w:rPr>
          <w:sz w:val="52"/>
          <w:szCs w:val="52"/>
        </w:rPr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F14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F14E6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F14E6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F14E6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F14E6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F14E6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F14E6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F14E6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F14E61">
        <w:tc>
          <w:tcPr>
            <w:tcW w:w="3681" w:type="dxa"/>
          </w:tcPr>
          <w:p w14:paraId="48637A9D" w14:textId="77777777" w:rsidR="0000056A" w:rsidRDefault="0000056A" w:rsidP="002A369E">
            <w:r>
              <w:t xml:space="preserve">Postadresse for evt.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F14E6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F14E6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F14E6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F14E6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F14E6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p w14:paraId="4BD1C751" w14:textId="49D85C58" w:rsidR="00536112" w:rsidRDefault="00536112"/>
    <w:tbl>
      <w:tblPr>
        <w:tblStyle w:val="Tabellrutenet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F14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22759159" w14:textId="2F1525F1" w:rsidR="00536112" w:rsidRDefault="00163C71" w:rsidP="002A369E">
            <w:r>
              <w:t>Avtaleansvarlig</w:t>
            </w:r>
          </w:p>
        </w:tc>
        <w:tc>
          <w:tcPr>
            <w:tcW w:w="53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F14E61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F14E61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F14E61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98AA863" w14:textId="77777777" w:rsidR="009F14F0" w:rsidRDefault="009F14F0"/>
    <w:tbl>
      <w:tblPr>
        <w:tblStyle w:val="Tabellrutenet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F14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691E6E4D" w14:textId="7C080188" w:rsidR="009F14F0" w:rsidRDefault="009F14F0" w:rsidP="008E0AF6">
            <w:r>
              <w:t>Faglig ansvar</w:t>
            </w:r>
          </w:p>
        </w:tc>
        <w:tc>
          <w:tcPr>
            <w:tcW w:w="53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F14E61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F14E61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F14E61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F14E61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605A8D2C" w14:textId="77777777" w:rsidR="009F14F0" w:rsidRDefault="009F14F0"/>
    <w:tbl>
      <w:tblPr>
        <w:tblStyle w:val="Tabellrutenet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F14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F14E61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F14E61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F14E61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F14E61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tbl>
      <w:tblPr>
        <w:tblStyle w:val="Tabellrutenet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681"/>
        <w:gridCol w:w="5379"/>
      </w:tblGrid>
      <w:tr w:rsidR="00953599" w14:paraId="22B27279" w14:textId="77777777" w:rsidTr="00F14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3C4DE3E2" w14:textId="7FF17E61" w:rsidR="00953599" w:rsidRDefault="00953599" w:rsidP="002A369E">
            <w:r>
              <w:t>Informasjon</w:t>
            </w:r>
          </w:p>
        </w:tc>
        <w:tc>
          <w:tcPr>
            <w:tcW w:w="53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132C39CF" w14:textId="2414B5B2" w:rsidR="00953599" w:rsidRDefault="00953599" w:rsidP="002A369E">
            <w:r w:rsidRPr="00953599">
              <w:t>Sett inn under</w:t>
            </w:r>
          </w:p>
        </w:tc>
      </w:tr>
      <w:tr w:rsidR="0000056A" w14:paraId="646A76CC" w14:textId="77777777" w:rsidTr="00F14E61">
        <w:tc>
          <w:tcPr>
            <w:tcW w:w="3681" w:type="dxa"/>
          </w:tcPr>
          <w:p w14:paraId="5631683A" w14:textId="7C039F64" w:rsidR="0000056A" w:rsidRDefault="0000056A" w:rsidP="002A369E">
            <w:r>
              <w:t>Bankkontonummer</w:t>
            </w:r>
          </w:p>
        </w:tc>
        <w:tc>
          <w:tcPr>
            <w:tcW w:w="5379" w:type="dxa"/>
          </w:tcPr>
          <w:p w14:paraId="40785BE7" w14:textId="77777777" w:rsidR="0000056A" w:rsidRDefault="0000056A" w:rsidP="002A369E"/>
        </w:tc>
      </w:tr>
      <w:tr w:rsidR="00953599" w14:paraId="5CF12F7C" w14:textId="77777777" w:rsidTr="00F14E61">
        <w:tc>
          <w:tcPr>
            <w:tcW w:w="3681" w:type="dxa"/>
          </w:tcPr>
          <w:p w14:paraId="635C4DB1" w14:textId="77777777" w:rsidR="00953599" w:rsidRDefault="00953599" w:rsidP="002A369E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70F0B233" w14:textId="77777777" w:rsidR="00953599" w:rsidRDefault="00953599" w:rsidP="002A369E"/>
        </w:tc>
      </w:tr>
      <w:tr w:rsidR="0000056A" w14:paraId="51C50C7B" w14:textId="77777777" w:rsidTr="00F14E61">
        <w:tc>
          <w:tcPr>
            <w:tcW w:w="3681" w:type="dxa"/>
          </w:tcPr>
          <w:p w14:paraId="2BB783B0" w14:textId="77777777" w:rsidR="0000056A" w:rsidRPr="00DC1AEF" w:rsidRDefault="0000056A" w:rsidP="002A369E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3A43B009" w14:textId="77777777" w:rsidR="0000056A" w:rsidRDefault="0000056A" w:rsidP="002A369E"/>
        </w:tc>
      </w:tr>
    </w:tbl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ABA3D" w14:textId="77777777" w:rsidR="00D8108E" w:rsidRDefault="00D8108E" w:rsidP="008A6B54">
      <w:pPr>
        <w:spacing w:after="0" w:line="240" w:lineRule="auto"/>
      </w:pPr>
      <w:r>
        <w:separator/>
      </w:r>
    </w:p>
  </w:endnote>
  <w:endnote w:type="continuationSeparator" w:id="0">
    <w:p w14:paraId="49157DFA" w14:textId="77777777" w:rsidR="00D8108E" w:rsidRDefault="00D8108E" w:rsidP="008A6B54">
      <w:pPr>
        <w:spacing w:after="0" w:line="240" w:lineRule="auto"/>
      </w:pPr>
      <w:r>
        <w:continuationSeparator/>
      </w:r>
    </w:p>
  </w:endnote>
  <w:endnote w:type="continuationNotice" w:id="1">
    <w:p w14:paraId="786F434D" w14:textId="77777777" w:rsidR="00D8108E" w:rsidRDefault="00D810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2F6A04F0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01-2024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4EDC4D3C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1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42BB9" w14:textId="77777777" w:rsidR="00D8108E" w:rsidRDefault="00D8108E" w:rsidP="008A6B54">
      <w:pPr>
        <w:spacing w:after="0" w:line="240" w:lineRule="auto"/>
      </w:pPr>
      <w:r>
        <w:separator/>
      </w:r>
    </w:p>
  </w:footnote>
  <w:footnote w:type="continuationSeparator" w:id="0">
    <w:p w14:paraId="3B77B8B3" w14:textId="77777777" w:rsidR="00D8108E" w:rsidRDefault="00D8108E" w:rsidP="008A6B54">
      <w:pPr>
        <w:spacing w:after="0" w:line="240" w:lineRule="auto"/>
      </w:pPr>
      <w:r>
        <w:continuationSeparator/>
      </w:r>
    </w:p>
  </w:footnote>
  <w:footnote w:type="continuationNotice" w:id="1">
    <w:p w14:paraId="39333C18" w14:textId="77777777" w:rsidR="00D8108E" w:rsidRDefault="00D8108E">
      <w:pPr>
        <w:spacing w:after="0" w:line="240" w:lineRule="auto"/>
      </w:pPr>
    </w:p>
  </w:footnote>
  <w:footnote w:id="2">
    <w:p w14:paraId="73282B1E" w14:textId="77777777" w:rsidR="00953599" w:rsidRDefault="00953599" w:rsidP="00C7373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3B1F" w14:textId="786B3208" w:rsidR="002761DF" w:rsidRPr="002761DF" w:rsidRDefault="00420C1F" w:rsidP="002761DF">
    <w:pPr>
      <w:pStyle w:val="Topptekst"/>
      <w:jc w:val="right"/>
      <w:rPr>
        <w:sz w:val="18"/>
        <w:szCs w:val="18"/>
      </w:rPr>
    </w:pPr>
    <w:r>
      <w:rPr>
        <w:sz w:val="18"/>
        <w:szCs w:val="18"/>
      </w:rPr>
      <w:t>Leie av ambulansestasjon</w:t>
    </w:r>
    <w:r w:rsidR="002761DF" w:rsidRPr="002761DF">
      <w:rPr>
        <w:sz w:val="18"/>
        <w:szCs w:val="18"/>
      </w:rPr>
      <w:t xml:space="preserve">, </w:t>
    </w:r>
    <w:r>
      <w:rPr>
        <w:sz w:val="18"/>
        <w:szCs w:val="18"/>
      </w:rPr>
      <w:t>lokasjon Årdal,</w:t>
    </w:r>
  </w:p>
  <w:p w14:paraId="2E88F54C" w14:textId="09D181F0" w:rsidR="002761DF" w:rsidRPr="002761DF" w:rsidRDefault="002761DF" w:rsidP="002761DF">
    <w:pPr>
      <w:pStyle w:val="Topptekst"/>
      <w:jc w:val="right"/>
      <w:rPr>
        <w:sz w:val="18"/>
        <w:szCs w:val="18"/>
      </w:rPr>
    </w:pPr>
    <w:r w:rsidRPr="002761DF">
      <w:rPr>
        <w:sz w:val="18"/>
        <w:szCs w:val="18"/>
      </w:rPr>
      <w:t xml:space="preserve">Helse </w:t>
    </w:r>
    <w:r w:rsidR="00420C1F">
      <w:rPr>
        <w:sz w:val="18"/>
        <w:szCs w:val="18"/>
      </w:rPr>
      <w:t>Førde</w:t>
    </w:r>
    <w:r w:rsidR="00AC2B9B">
      <w:rPr>
        <w:sz w:val="18"/>
        <w:szCs w:val="18"/>
      </w:rPr>
      <w:t xml:space="preserve"> </w:t>
    </w:r>
    <w:r w:rsidRPr="002761DF">
      <w:rPr>
        <w:sz w:val="18"/>
        <w:szCs w:val="18"/>
      </w:rPr>
      <w:t xml:space="preserve">HF    </w:t>
    </w:r>
  </w:p>
  <w:p w14:paraId="48C768F1" w14:textId="1D5CB914" w:rsidR="004F084A" w:rsidRPr="005E3FC0" w:rsidRDefault="002761DF" w:rsidP="002761DF">
    <w:pPr>
      <w:pStyle w:val="Topptekst"/>
      <w:jc w:val="right"/>
      <w:rPr>
        <w:sz w:val="18"/>
        <w:szCs w:val="18"/>
      </w:rPr>
    </w:pPr>
    <w:r w:rsidRPr="002761DF">
      <w:rPr>
        <w:sz w:val="18"/>
        <w:szCs w:val="18"/>
      </w:rPr>
      <w:t xml:space="preserve">Saks nr.: </w:t>
    </w:r>
    <w:r w:rsidR="004F084A"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4886">
      <w:rPr>
        <w:sz w:val="18"/>
        <w:szCs w:val="18"/>
      </w:rPr>
      <w:t>202</w:t>
    </w:r>
    <w:r w:rsidR="00741E71">
      <w:rPr>
        <w:sz w:val="18"/>
        <w:szCs w:val="18"/>
      </w:rPr>
      <w:t>5</w:t>
    </w:r>
    <w:r w:rsidR="002C4886">
      <w:rPr>
        <w:sz w:val="18"/>
        <w:szCs w:val="18"/>
      </w:rPr>
      <w:t>/</w:t>
    </w:r>
    <w:r w:rsidR="00741E71">
      <w:rPr>
        <w:sz w:val="18"/>
        <w:szCs w:val="18"/>
      </w:rPr>
      <w:t>44858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69B0"/>
    <w:rsid w:val="00061D42"/>
    <w:rsid w:val="00066FAD"/>
    <w:rsid w:val="000A622B"/>
    <w:rsid w:val="000E3D69"/>
    <w:rsid w:val="000F11A5"/>
    <w:rsid w:val="000F7732"/>
    <w:rsid w:val="001457DD"/>
    <w:rsid w:val="00163C71"/>
    <w:rsid w:val="00170D02"/>
    <w:rsid w:val="00172E83"/>
    <w:rsid w:val="00174C26"/>
    <w:rsid w:val="001D25EB"/>
    <w:rsid w:val="00234B11"/>
    <w:rsid w:val="002655C0"/>
    <w:rsid w:val="002761DF"/>
    <w:rsid w:val="002C03B4"/>
    <w:rsid w:val="002C1B36"/>
    <w:rsid w:val="002C4886"/>
    <w:rsid w:val="002C5C80"/>
    <w:rsid w:val="002D33F1"/>
    <w:rsid w:val="002F21B1"/>
    <w:rsid w:val="00311005"/>
    <w:rsid w:val="00332AF1"/>
    <w:rsid w:val="00353697"/>
    <w:rsid w:val="003C7810"/>
    <w:rsid w:val="003D3F41"/>
    <w:rsid w:val="003D622F"/>
    <w:rsid w:val="00400A8F"/>
    <w:rsid w:val="00402EAE"/>
    <w:rsid w:val="0040518B"/>
    <w:rsid w:val="00420C1F"/>
    <w:rsid w:val="00421342"/>
    <w:rsid w:val="00457E07"/>
    <w:rsid w:val="0047732F"/>
    <w:rsid w:val="00486A77"/>
    <w:rsid w:val="004B54E4"/>
    <w:rsid w:val="004F084A"/>
    <w:rsid w:val="0050237A"/>
    <w:rsid w:val="00512B3B"/>
    <w:rsid w:val="00522354"/>
    <w:rsid w:val="00536112"/>
    <w:rsid w:val="005564CF"/>
    <w:rsid w:val="00560848"/>
    <w:rsid w:val="005703FD"/>
    <w:rsid w:val="005E3FC0"/>
    <w:rsid w:val="005E61C2"/>
    <w:rsid w:val="005F5862"/>
    <w:rsid w:val="006837C3"/>
    <w:rsid w:val="006E10C1"/>
    <w:rsid w:val="006F312A"/>
    <w:rsid w:val="007200FA"/>
    <w:rsid w:val="00730D9B"/>
    <w:rsid w:val="00741E71"/>
    <w:rsid w:val="0076237F"/>
    <w:rsid w:val="007628DA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53599"/>
    <w:rsid w:val="009A3E11"/>
    <w:rsid w:val="009B4D02"/>
    <w:rsid w:val="009C7E5D"/>
    <w:rsid w:val="009D23B8"/>
    <w:rsid w:val="009F14F0"/>
    <w:rsid w:val="009F7F53"/>
    <w:rsid w:val="00A13B9A"/>
    <w:rsid w:val="00A264BF"/>
    <w:rsid w:val="00A5110E"/>
    <w:rsid w:val="00A61DFD"/>
    <w:rsid w:val="00A659C6"/>
    <w:rsid w:val="00AA1652"/>
    <w:rsid w:val="00AC2B9B"/>
    <w:rsid w:val="00AE3BC9"/>
    <w:rsid w:val="00B254A8"/>
    <w:rsid w:val="00B30A4F"/>
    <w:rsid w:val="00B656CC"/>
    <w:rsid w:val="00BC7511"/>
    <w:rsid w:val="00BD5AA6"/>
    <w:rsid w:val="00BF502D"/>
    <w:rsid w:val="00C00C3A"/>
    <w:rsid w:val="00C37AEC"/>
    <w:rsid w:val="00C510B7"/>
    <w:rsid w:val="00C55D31"/>
    <w:rsid w:val="00C80220"/>
    <w:rsid w:val="00C90DC4"/>
    <w:rsid w:val="00CB354A"/>
    <w:rsid w:val="00CB5164"/>
    <w:rsid w:val="00CC0CDA"/>
    <w:rsid w:val="00CE04B5"/>
    <w:rsid w:val="00D0738E"/>
    <w:rsid w:val="00D25402"/>
    <w:rsid w:val="00D549FA"/>
    <w:rsid w:val="00D758FB"/>
    <w:rsid w:val="00D8108E"/>
    <w:rsid w:val="00D869B4"/>
    <w:rsid w:val="00DB4BA8"/>
    <w:rsid w:val="00E04BDF"/>
    <w:rsid w:val="00E27CAE"/>
    <w:rsid w:val="00E3138E"/>
    <w:rsid w:val="00E51EBA"/>
    <w:rsid w:val="00E64423"/>
    <w:rsid w:val="00EA45CB"/>
    <w:rsid w:val="00EB13E8"/>
    <w:rsid w:val="00EB3642"/>
    <w:rsid w:val="00EB5F17"/>
    <w:rsid w:val="00ED29B3"/>
    <w:rsid w:val="00F02944"/>
    <w:rsid w:val="00F139BA"/>
    <w:rsid w:val="00F141F6"/>
    <w:rsid w:val="00F14E61"/>
    <w:rsid w:val="00F22DA7"/>
    <w:rsid w:val="00F300FC"/>
    <w:rsid w:val="00F3117C"/>
    <w:rsid w:val="00F3344C"/>
    <w:rsid w:val="00F604BA"/>
    <w:rsid w:val="00F6667E"/>
    <w:rsid w:val="00F764A6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9" ma:contentTypeDescription="Create a new document." ma:contentTypeScope="" ma:versionID="d03610642cbac1a16974652355d1ac8e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dfc1322c4a9283aae30c7ff06e3f9173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6A83A-6AD5-4BBA-99E6-A332CD5120EE}"/>
</file>

<file path=customXml/itemProps4.xml><?xml version="1.0" encoding="utf-8"?>
<ds:datastoreItem xmlns:ds="http://schemas.openxmlformats.org/officeDocument/2006/customXml" ds:itemID="{1EF32A06-CE95-4271-ABE2-CF5A5F8964C1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4da5897a-9542-4a26-846e-5d13cc31d79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10</TotalTime>
  <Pages>1</Pages>
  <Words>107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19</cp:revision>
  <dcterms:created xsi:type="dcterms:W3CDTF">2024-03-07T13:00:00Z</dcterms:created>
  <dcterms:modified xsi:type="dcterms:W3CDTF">2025-11-03T09:05:00Z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0x01010057EF4228A9B55E41B174CC9838E7F567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Enabled">
    <vt:lpwstr>true</vt:lpwstr>
  </property>
  <property fmtid="{D5CDD505-2E9C-101B-9397-08002B2CF9AE}" pid="10" name="MSIP_Label_d291ddcc-9a90-46b7-a727-d19b3ec4b730_SetDate">
    <vt:lpwstr>2024-03-07T13:01:50Z</vt:lpwstr>
  </property>
  <property fmtid="{D5CDD505-2E9C-101B-9397-08002B2CF9AE}" pid="11" name="MSIP_Label_d291ddcc-9a90-46b7-a727-d19b3ec4b730_Method">
    <vt:lpwstr>Standard</vt:lpwstr>
  </property>
  <property fmtid="{D5CDD505-2E9C-101B-9397-08002B2CF9AE}" pid="12" name="MSIP_Label_d291ddcc-9a90-46b7-a727-d19b3ec4b730_Name">
    <vt:lpwstr>Åpen</vt:lpwstr>
  </property>
  <property fmtid="{D5CDD505-2E9C-101B-9397-08002B2CF9AE}" pid="13" name="MSIP_Label_d291ddcc-9a90-46b7-a727-d19b3ec4b730_SiteId">
    <vt:lpwstr>bdcbe535-f3cf-49f5-8a6a-fb6d98dc7837</vt:lpwstr>
  </property>
  <property fmtid="{D5CDD505-2E9C-101B-9397-08002B2CF9AE}" pid="14" name="MSIP_Label_d291ddcc-9a90-46b7-a727-d19b3ec4b730_ActionId">
    <vt:lpwstr>ae8c07b8-3c05-4442-9f65-e83c8d8c5580</vt:lpwstr>
  </property>
  <property fmtid="{D5CDD505-2E9C-101B-9397-08002B2CF9AE}" pid="15" name="MSIP_Label_d291ddcc-9a90-46b7-a727-d19b3ec4b730_ContentBits">
    <vt:lpwstr>0</vt:lpwstr>
  </property>
  <property fmtid="{D5CDD505-2E9C-101B-9397-08002B2CF9AE}" pid="16" name="MediaServiceImageTags">
    <vt:lpwstr/>
  </property>
  <property fmtid="{D5CDD505-2E9C-101B-9397-08002B2CF9AE}" pid="17" name="c706b671796746379fc435e5ab8acaf9">
    <vt:lpwstr>Kladd|b4b6a614-00e1-4169-90bb-f9dbedae6a98</vt:lpwstr>
  </property>
  <property fmtid="{D5CDD505-2E9C-101B-9397-08002B2CF9AE}" pid="18" name="TaxCatchAll">
    <vt:lpwstr>1;#Kladd|b4b6a614-00e1-4169-90bb-f9dbedae6a98</vt:lpwstr>
  </property>
  <property fmtid="{D5CDD505-2E9C-101B-9397-08002B2CF9AE}" pid="19" name="SHICategory">
    <vt:lpwstr/>
  </property>
  <property fmtid="{D5CDD505-2E9C-101B-9397-08002B2CF9AE}" pid="20" name="eddf1c2c1da842e2bc8d48adb607c365">
    <vt:lpwstr/>
  </property>
  <property fmtid="{D5CDD505-2E9C-101B-9397-08002B2CF9AE}" pid="21" name="SHIBusinessUnit">
    <vt:lpwstr/>
  </property>
  <property fmtid="{D5CDD505-2E9C-101B-9397-08002B2CF9AE}" pid="22" name="mb0d347ee0664214bffb1328b3228b3b">
    <vt:lpwstr/>
  </property>
  <property fmtid="{D5CDD505-2E9C-101B-9397-08002B2CF9AE}" pid="23" name="lda629c15bae4e91aa6c7e8cbbdfc8b6">
    <vt:lpwstr/>
  </property>
  <property fmtid="{D5CDD505-2E9C-101B-9397-08002B2CF9AE}" pid="24" name="SHIArchiveKey">
    <vt:lpwstr/>
  </property>
  <property fmtid="{D5CDD505-2E9C-101B-9397-08002B2CF9AE}" pid="25" name="f692c5fbbf584dd1b4cdb2fc07ec6741">
    <vt:lpwstr/>
  </property>
  <property fmtid="{D5CDD505-2E9C-101B-9397-08002B2CF9AE}" pid="26" name="SHIBusinessFunction">
    <vt:lpwstr/>
  </property>
  <property fmtid="{D5CDD505-2E9C-101B-9397-08002B2CF9AE}" pid="27" name="SHIJournalType">
    <vt:lpwstr/>
  </property>
  <property fmtid="{D5CDD505-2E9C-101B-9397-08002B2CF9AE}" pid="28" name="cd34d7d8f9d8445ca63dd03b5376680a">
    <vt:lpwstr/>
  </property>
  <property fmtid="{D5CDD505-2E9C-101B-9397-08002B2CF9AE}" pid="29" name="SHIStatus">
    <vt:lpwstr>1;#Kladd|b4b6a614-00e1-4169-90bb-f9dbedae6a98</vt:lpwstr>
  </property>
</Properties>
</file>